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F8" w:rsidRDefault="00B714EB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  <w:bookmarkStart w:id="0" w:name="_GoBack"/>
      <w:bookmarkEnd w:id="0"/>
    </w:p>
    <w:p w:rsidR="002866F8" w:rsidRDefault="00B714E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法定代表人授权委托书（样式）</w:t>
      </w:r>
    </w:p>
    <w:p w:rsidR="002866F8" w:rsidRDefault="002866F8">
      <w:pPr>
        <w:jc w:val="center"/>
      </w:pPr>
    </w:p>
    <w:p w:rsidR="002866F8" w:rsidRDefault="00B714E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本授权委托书声明：我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　　　　　　　　　</w:t>
      </w:r>
      <w:r>
        <w:rPr>
          <w:rFonts w:ascii="仿宋_GB2312" w:eastAsia="仿宋_GB2312" w:hAnsi="仿宋_GB2312" w:cs="仿宋_GB2312" w:hint="eastAsia"/>
          <w:sz w:val="32"/>
          <w:szCs w:val="32"/>
        </w:rPr>
        <w:t>（姓名）系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　　　　　　　　　　　　　</w:t>
      </w:r>
      <w:r>
        <w:rPr>
          <w:rFonts w:ascii="仿宋_GB2312" w:eastAsia="仿宋_GB2312" w:hAnsi="仿宋_GB2312" w:cs="仿宋_GB2312" w:hint="eastAsia"/>
          <w:sz w:val="32"/>
          <w:szCs w:val="32"/>
        </w:rPr>
        <w:t>（投标单位名称）的法定代表人，现授权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　　　　　</w:t>
      </w:r>
      <w:r>
        <w:rPr>
          <w:rFonts w:ascii="仿宋_GB2312" w:eastAsia="仿宋_GB2312" w:hAnsi="仿宋_GB2312" w:cs="仿宋_GB2312" w:hint="eastAsia"/>
          <w:sz w:val="32"/>
          <w:szCs w:val="32"/>
        </w:rPr>
        <w:t>（姓名）为我单位代理人，</w:t>
      </w:r>
      <w:r w:rsidRPr="0074266E">
        <w:rPr>
          <w:rFonts w:ascii="仿宋_GB2312" w:eastAsia="仿宋_GB2312" w:hAnsi="仿宋_GB2312" w:cs="仿宋_GB2312" w:hint="eastAsia"/>
          <w:snapToGrid w:val="0"/>
          <w:spacing w:val="-20"/>
          <w:kern w:val="0"/>
          <w:sz w:val="32"/>
          <w:szCs w:val="32"/>
        </w:rPr>
        <w:t>办理</w:t>
      </w:r>
      <w:r w:rsidR="0074266E" w:rsidRPr="0074266E">
        <w:rPr>
          <w:rFonts w:ascii="仿宋_GB2312" w:eastAsia="仿宋_GB2312" w:hAnsi="仿宋_GB2312" w:cs="仿宋_GB2312" w:hint="eastAsia"/>
          <w:snapToGrid w:val="0"/>
          <w:spacing w:val="-20"/>
          <w:kern w:val="0"/>
          <w:sz w:val="32"/>
          <w:szCs w:val="32"/>
        </w:rPr>
        <w:t>景德镇市</w:t>
      </w:r>
      <w:r w:rsidRPr="0074266E">
        <w:rPr>
          <w:rFonts w:ascii="仿宋_GB2312" w:eastAsia="仿宋_GB2312" w:hAnsi="仿宋_GB2312" w:cs="仿宋_GB2312" w:hint="eastAsia"/>
          <w:snapToGrid w:val="0"/>
          <w:spacing w:val="-20"/>
          <w:kern w:val="0"/>
          <w:sz w:val="32"/>
          <w:szCs w:val="32"/>
        </w:rPr>
        <w:t>公共资源交易中心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　　　　　　　　　　　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项目投标保证金退还事宜，代理人在办理与之有关的一切事务，我均予承认。代理人无转委托权。</w:t>
      </w:r>
    </w:p>
    <w:p w:rsidR="002866F8" w:rsidRDefault="00B714E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特此委托。</w:t>
      </w:r>
    </w:p>
    <w:p w:rsidR="002866F8" w:rsidRDefault="002866F8">
      <w:pPr>
        <w:rPr>
          <w:rFonts w:ascii="仿宋_GB2312" w:eastAsia="仿宋_GB2312" w:hAnsi="仿宋_GB2312" w:cs="仿宋_GB2312"/>
          <w:sz w:val="32"/>
          <w:szCs w:val="32"/>
        </w:rPr>
      </w:pPr>
    </w:p>
    <w:p w:rsidR="002866F8" w:rsidRDefault="00B714EB" w:rsidP="0074266E">
      <w:pPr>
        <w:ind w:firstLineChars="393" w:firstLine="125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单位公章（盖章）：</w:t>
      </w:r>
    </w:p>
    <w:p w:rsidR="002866F8" w:rsidRDefault="002866F8" w:rsidP="0074266E">
      <w:pPr>
        <w:ind w:firstLineChars="393" w:firstLine="1258"/>
        <w:rPr>
          <w:rFonts w:ascii="仿宋_GB2312" w:eastAsia="仿宋_GB2312" w:hAnsi="仿宋_GB2312" w:cs="仿宋_GB2312"/>
          <w:sz w:val="32"/>
          <w:szCs w:val="32"/>
        </w:rPr>
      </w:pPr>
    </w:p>
    <w:p w:rsidR="002866F8" w:rsidRDefault="00B714EB" w:rsidP="0074266E">
      <w:pPr>
        <w:ind w:firstLineChars="393" w:firstLine="125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受权委托人（签字或盖私章）：</w:t>
      </w:r>
    </w:p>
    <w:p w:rsidR="002866F8" w:rsidRDefault="00B714EB" w:rsidP="0074266E">
      <w:pPr>
        <w:ind w:firstLineChars="393" w:firstLine="125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法定代表人（签字并盖私章）：</w:t>
      </w:r>
    </w:p>
    <w:p w:rsidR="002866F8" w:rsidRDefault="00B714EB" w:rsidP="0074266E">
      <w:pPr>
        <w:ind w:firstLineChars="393" w:firstLine="125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受权委托人身份证号：</w:t>
      </w:r>
    </w:p>
    <w:p w:rsidR="002866F8" w:rsidRDefault="00B714E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　　　　　　　　　　年　　　月　　日</w:t>
      </w:r>
    </w:p>
    <w:p w:rsidR="002866F8" w:rsidRDefault="002866F8">
      <w:pPr>
        <w:rPr>
          <w:rFonts w:ascii="仿宋_GB2312" w:eastAsia="仿宋_GB2312" w:hAnsi="仿宋_GB2312" w:cs="仿宋_GB2312"/>
          <w:sz w:val="32"/>
          <w:szCs w:val="32"/>
        </w:rPr>
      </w:pPr>
      <w:r w:rsidRPr="002866F8"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1pt;margin-top:11.55pt;width:408.75pt;height:166.45pt;z-index:251658240" o:gfxdata="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cLd3PVAAAACAEAAA8AAAAAAAAAAQAg&#10;AAAAIgAAAGRycy9kb3ducmV2LnhtbFBLAQIUABQAAAAIAIdO4kDn7rI5SgIAAHYEAAAOAAAAAAAA&#10;AAEAIAAAACQBAABkcnMvZTJvRG9jLnhtbFBLBQYAAAAABgAGAFkBAADgBQAAAAA=&#10;" fillcolor="white [3201]" strokeweight=".5pt">
            <v:stroke joinstyle="round"/>
            <v:textbox>
              <w:txbxContent>
                <w:p w:rsidR="002866F8" w:rsidRDefault="00B714EB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受委托人身份证复印件</w:t>
                  </w:r>
                </w:p>
                <w:p w:rsidR="002866F8" w:rsidRDefault="00B714EB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（原件备查）</w:t>
                  </w:r>
                </w:p>
                <w:p w:rsidR="002866F8" w:rsidRDefault="002866F8">
                  <w:pPr>
                    <w:jc w:val="center"/>
                    <w:rPr>
                      <w:sz w:val="30"/>
                      <w:szCs w:val="30"/>
                    </w:rPr>
                  </w:pPr>
                </w:p>
                <w:p w:rsidR="002866F8" w:rsidRDefault="00B714EB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身份证正面　　　　身份证背面</w:t>
                  </w:r>
                </w:p>
              </w:txbxContent>
            </v:textbox>
          </v:shape>
        </w:pict>
      </w:r>
    </w:p>
    <w:sectPr w:rsidR="002866F8" w:rsidSect="00286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EB" w:rsidRDefault="00B714EB" w:rsidP="0074266E">
      <w:r>
        <w:separator/>
      </w:r>
    </w:p>
  </w:endnote>
  <w:endnote w:type="continuationSeparator" w:id="0">
    <w:p w:rsidR="00B714EB" w:rsidRDefault="00B714EB" w:rsidP="00742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EB" w:rsidRDefault="00B714EB" w:rsidP="0074266E">
      <w:r>
        <w:separator/>
      </w:r>
    </w:p>
  </w:footnote>
  <w:footnote w:type="continuationSeparator" w:id="0">
    <w:p w:rsidR="00B714EB" w:rsidRDefault="00B714EB" w:rsidP="007426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757DEF"/>
    <w:rsid w:val="002866F8"/>
    <w:rsid w:val="0074266E"/>
    <w:rsid w:val="00B714EB"/>
    <w:rsid w:val="0C756090"/>
    <w:rsid w:val="67757DEF"/>
    <w:rsid w:val="6A55124E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6F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42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266E"/>
    <w:rPr>
      <w:kern w:val="2"/>
      <w:sz w:val="18"/>
      <w:szCs w:val="18"/>
    </w:rPr>
  </w:style>
  <w:style w:type="paragraph" w:styleId="a4">
    <w:name w:val="footer"/>
    <w:basedOn w:val="a"/>
    <w:link w:val="Char0"/>
    <w:rsid w:val="00742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26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26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2018-11-12T03:26:00Z</dcterms:created>
  <dcterms:modified xsi:type="dcterms:W3CDTF">2018-11-13T15:58:00Z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